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6E740" w14:textId="77777777" w:rsidR="00C56B88" w:rsidRDefault="00C56B88" w:rsidP="00C56B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PERKYN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14:paraId="4A425126" w14:textId="77777777" w:rsidR="00C56B88" w:rsidRDefault="00C56B88" w:rsidP="00C56B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London.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D3002E8" w14:textId="77777777" w:rsidR="00C56B88" w:rsidRDefault="00C56B88" w:rsidP="00C56B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EC71E5" w14:textId="77777777" w:rsidR="00C56B88" w:rsidRDefault="00C56B88" w:rsidP="00C56B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DA4285" w14:textId="77777777" w:rsidR="00C56B88" w:rsidRDefault="00C56B88" w:rsidP="00C56B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1427</w:t>
      </w:r>
      <w:r>
        <w:rPr>
          <w:rFonts w:ascii="Times New Roman" w:hAnsi="Times New Roman" w:cs="Times New Roman"/>
          <w:sz w:val="24"/>
          <w:szCs w:val="24"/>
        </w:rPr>
        <w:tab/>
        <w:t xml:space="preserve">Walter </w:t>
      </w:r>
      <w:proofErr w:type="spellStart"/>
      <w:r>
        <w:rPr>
          <w:rFonts w:ascii="Times New Roman" w:hAnsi="Times New Roman" w:cs="Times New Roman"/>
          <w:sz w:val="24"/>
          <w:szCs w:val="24"/>
        </w:rPr>
        <w:t>Lokynton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brought a plaint of a breach of the Statute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Labourers</w:t>
      </w:r>
      <w:proofErr w:type="spellEnd"/>
    </w:p>
    <w:p w14:paraId="6236CA79" w14:textId="77777777" w:rsidR="00C56B88" w:rsidRDefault="00C56B88" w:rsidP="00C56B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against him.</w:t>
      </w:r>
    </w:p>
    <w:p w14:paraId="6B025BD8" w14:textId="77777777" w:rsidR="00C56B88" w:rsidRDefault="00C56B88" w:rsidP="00C56B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0E0FC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https://waalt.uh.edu/index.php/CP40/664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48A7025" w14:textId="77777777" w:rsidR="00C56B88" w:rsidRDefault="00C56B88" w:rsidP="00C56B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FD0CE3" w14:textId="77777777" w:rsidR="00C56B88" w:rsidRDefault="00C56B88" w:rsidP="00C56B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E44B50" w14:textId="77777777" w:rsidR="00C56B88" w:rsidRDefault="00C56B88" w:rsidP="00C56B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May 2022</w:t>
      </w:r>
    </w:p>
    <w:p w14:paraId="351E6CB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C49D5" w14:textId="77777777" w:rsidR="00C56B88" w:rsidRDefault="00C56B88" w:rsidP="009139A6">
      <w:r>
        <w:separator/>
      </w:r>
    </w:p>
  </w:endnote>
  <w:endnote w:type="continuationSeparator" w:id="0">
    <w:p w14:paraId="08C846BF" w14:textId="77777777" w:rsidR="00C56B88" w:rsidRDefault="00C56B8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1C79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C735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5CF4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D9C64" w14:textId="77777777" w:rsidR="00C56B88" w:rsidRDefault="00C56B88" w:rsidP="009139A6">
      <w:r>
        <w:separator/>
      </w:r>
    </w:p>
  </w:footnote>
  <w:footnote w:type="continuationSeparator" w:id="0">
    <w:p w14:paraId="2F3C5B5C" w14:textId="77777777" w:rsidR="00C56B88" w:rsidRDefault="00C56B8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2CBF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85E3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36A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B8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56B88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BF8192"/>
  <w15:chartTrackingRefBased/>
  <w15:docId w15:val="{D16D5E29-539E-4404-BF45-058487575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56B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2022-05-17T10:38:00Z</dcterms:created>
  <dcterms:modified xsi:type="dcterms:W3CDTF">2022-05-17T10:39:00Z</dcterms:modified>
</cp:coreProperties>
</file>